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F20" w:rsidRDefault="00640F20" w:rsidP="00640F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UDE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640F20" w:rsidRDefault="00640F20" w:rsidP="00640F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640F20" w:rsidRDefault="00640F20" w:rsidP="00640F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0F20" w:rsidRDefault="00640F20" w:rsidP="00640F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0F20" w:rsidRDefault="00640F20" w:rsidP="00640F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Grampound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Cornwall, by the Bishop.</w:t>
      </w:r>
    </w:p>
    <w:p w:rsidR="00640F20" w:rsidRDefault="00640F20" w:rsidP="00640F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pp.113-4)</w:t>
      </w:r>
    </w:p>
    <w:p w:rsidR="00640F20" w:rsidRDefault="00640F20" w:rsidP="00640F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0F20" w:rsidRDefault="00640F20" w:rsidP="00640F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640F20" w:rsidRDefault="00640F20" w:rsidP="00640F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2016</w:t>
      </w:r>
      <w:bookmarkStart w:id="0" w:name="_GoBack"/>
      <w:bookmarkEnd w:id="0"/>
    </w:p>
    <w:sectPr w:rsidR="006B2F86" w:rsidRPr="00640F2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F20" w:rsidRDefault="00640F20" w:rsidP="00E71FC3">
      <w:pPr>
        <w:spacing w:after="0" w:line="240" w:lineRule="auto"/>
      </w:pPr>
      <w:r>
        <w:separator/>
      </w:r>
    </w:p>
  </w:endnote>
  <w:endnote w:type="continuationSeparator" w:id="0">
    <w:p w:rsidR="00640F20" w:rsidRDefault="00640F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F20" w:rsidRDefault="00640F20" w:rsidP="00E71FC3">
      <w:pPr>
        <w:spacing w:after="0" w:line="240" w:lineRule="auto"/>
      </w:pPr>
      <w:r>
        <w:separator/>
      </w:r>
    </w:p>
  </w:footnote>
  <w:footnote w:type="continuationSeparator" w:id="0">
    <w:p w:rsidR="00640F20" w:rsidRDefault="00640F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F20"/>
    <w:rsid w:val="00640F2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A0AAD"/>
  <w15:chartTrackingRefBased/>
  <w15:docId w15:val="{98FA54DB-9049-403B-AAC1-34328641D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2016-06-04T14:07:00Z</dcterms:created>
  <dcterms:modified xsi:type="dcterms:W3CDTF">2016-06-04T14:08:00Z</dcterms:modified>
</cp:coreProperties>
</file>